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6B45A" w14:textId="77777777" w:rsidR="00BA375C" w:rsidRDefault="00BA375C">
      <w:bookmarkStart w:id="0" w:name="_GoBack"/>
      <w:bookmarkEnd w:id="0"/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14"/>
        <w:gridCol w:w="1177"/>
        <w:gridCol w:w="3260"/>
        <w:gridCol w:w="4961"/>
      </w:tblGrid>
      <w:tr w:rsidR="00BA375C" w:rsidRPr="0079351A" w14:paraId="0042CA41" w14:textId="77777777" w:rsidTr="00BA375C">
        <w:trPr>
          <w:trHeight w:val="784"/>
          <w:jc w:val="center"/>
        </w:trPr>
        <w:tc>
          <w:tcPr>
            <w:tcW w:w="4914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73A1E936" w14:textId="77777777" w:rsidR="00BA375C" w:rsidRPr="0079351A" w:rsidRDefault="00BA375C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Jahrgangsstufe</w:t>
            </w:r>
            <w:r>
              <w:rPr>
                <w:rFonts w:cs="Arial"/>
                <w:b/>
                <w:iCs/>
                <w:sz w:val="28"/>
                <w:szCs w:val="28"/>
              </w:rPr>
              <w:t>: 5</w:t>
            </w:r>
          </w:p>
        </w:tc>
        <w:tc>
          <w:tcPr>
            <w:tcW w:w="4437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257CBB06" w14:textId="7FF014C7" w:rsidR="00BA375C" w:rsidRPr="0079351A" w:rsidRDefault="00BA375C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Dauer des UVs: </w:t>
            </w:r>
            <w:r w:rsidR="001C0BD3">
              <w:rPr>
                <w:rFonts w:cs="Arial"/>
                <w:b/>
                <w:iCs/>
                <w:sz w:val="28"/>
                <w:szCs w:val="28"/>
              </w:rPr>
              <w:t>8</w:t>
            </w: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D1F9924" w14:textId="6354762D" w:rsidR="00BA375C" w:rsidRPr="0079351A" w:rsidRDefault="00BA375C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Nummer des UVs</w:t>
            </w:r>
            <w:r>
              <w:rPr>
                <w:rFonts w:cs="Arial"/>
                <w:b/>
                <w:iCs/>
                <w:sz w:val="28"/>
                <w:szCs w:val="28"/>
              </w:rPr>
              <w:t xml:space="preserve"> im BF/SB</w:t>
            </w: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: </w:t>
            </w:r>
            <w:r w:rsidRPr="009B4592">
              <w:rPr>
                <w:rFonts w:cs="Arial"/>
                <w:b/>
                <w:iCs/>
                <w:sz w:val="28"/>
                <w:szCs w:val="28"/>
              </w:rPr>
              <w:t>2.1</w:t>
            </w:r>
          </w:p>
        </w:tc>
      </w:tr>
      <w:tr w:rsidR="00100A58" w:rsidRPr="00572414" w14:paraId="029B137F" w14:textId="77777777" w:rsidTr="00BA375C">
        <w:tblPrEx>
          <w:jc w:val="left"/>
        </w:tblPrEx>
        <w:trPr>
          <w:trHeight w:val="20"/>
        </w:trPr>
        <w:tc>
          <w:tcPr>
            <w:tcW w:w="14312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14:paraId="1D55E0BA" w14:textId="0F8D1FAA" w:rsidR="00100A58" w:rsidRPr="00572414" w:rsidRDefault="00100A58" w:rsidP="00CB1AD3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 xml:space="preserve">Thema des UV: </w:t>
            </w:r>
            <w:r w:rsidRPr="005B1A8B">
              <w:rPr>
                <w:rFonts w:cs="Arial"/>
                <w:b/>
                <w:i/>
                <w:iCs/>
                <w:szCs w:val="24"/>
              </w:rPr>
              <w:t>„</w:t>
            </w:r>
            <w:r w:rsidR="00791094" w:rsidRPr="005B1A8B">
              <w:rPr>
                <w:rFonts w:cs="Arial"/>
                <w:b/>
                <w:i/>
                <w:iCs/>
                <w:szCs w:val="24"/>
              </w:rPr>
              <w:t xml:space="preserve">Gemeinsam und kooperativ“ </w:t>
            </w:r>
            <w:r w:rsidR="00791094">
              <w:rPr>
                <w:rFonts w:cs="Arial"/>
                <w:iCs/>
                <w:szCs w:val="24"/>
              </w:rPr>
              <w:t xml:space="preserve">– </w:t>
            </w:r>
            <w:r w:rsidR="009B4592">
              <w:rPr>
                <w:rFonts w:cs="Arial"/>
                <w:iCs/>
                <w:szCs w:val="24"/>
              </w:rPr>
              <w:t>U</w:t>
            </w:r>
            <w:r w:rsidR="00791094">
              <w:rPr>
                <w:rFonts w:cs="Arial"/>
                <w:iCs/>
                <w:szCs w:val="24"/>
              </w:rPr>
              <w:t>nterschiedliche Spiele</w:t>
            </w:r>
            <w:r w:rsidR="005B1A8B">
              <w:rPr>
                <w:rFonts w:cs="Arial"/>
                <w:iCs/>
                <w:szCs w:val="24"/>
              </w:rPr>
              <w:t xml:space="preserve"> und Spielideen</w:t>
            </w:r>
            <w:r w:rsidR="00791094">
              <w:rPr>
                <w:rFonts w:cs="Arial"/>
                <w:iCs/>
                <w:szCs w:val="24"/>
              </w:rPr>
              <w:t xml:space="preserve"> unter besonderer Berücksichtigung der </w:t>
            </w:r>
            <w:r w:rsidR="00740814">
              <w:rPr>
                <w:rFonts w:cs="Arial"/>
                <w:iCs/>
                <w:szCs w:val="24"/>
              </w:rPr>
              <w:t>gruppen</w:t>
            </w:r>
            <w:r w:rsidR="005B1A8B">
              <w:rPr>
                <w:rFonts w:cs="Arial"/>
                <w:iCs/>
                <w:szCs w:val="24"/>
              </w:rPr>
              <w:t xml:space="preserve">übergreifenden </w:t>
            </w:r>
            <w:r w:rsidR="00791094">
              <w:rPr>
                <w:rFonts w:cs="Arial"/>
                <w:iCs/>
                <w:szCs w:val="24"/>
              </w:rPr>
              <w:t xml:space="preserve">Kooperation durchführen </w:t>
            </w:r>
          </w:p>
        </w:tc>
      </w:tr>
      <w:tr w:rsidR="00345922" w:rsidRPr="00572414" w14:paraId="52D9757F" w14:textId="77777777" w:rsidTr="009B4592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FE6202"/>
            <w:tcMar>
              <w:top w:w="57" w:type="dxa"/>
              <w:bottom w:w="57" w:type="dxa"/>
            </w:tcMar>
          </w:tcPr>
          <w:p w14:paraId="12479B6C" w14:textId="45BF36BC" w:rsidR="00345922" w:rsidRPr="00572414" w:rsidRDefault="00345922" w:rsidP="00345922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BF</w:t>
            </w:r>
            <w:r w:rsidR="00D859B6">
              <w:rPr>
                <w:rFonts w:cs="Arial"/>
                <w:b/>
                <w:iCs/>
                <w:szCs w:val="24"/>
              </w:rPr>
              <w:t>/SB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 w:rsidR="00644A91">
              <w:rPr>
                <w:rFonts w:cs="Arial"/>
                <w:b/>
                <w:iCs/>
                <w:szCs w:val="24"/>
              </w:rPr>
              <w:t>2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>
              <w:rPr>
                <w:rFonts w:cs="Arial"/>
                <w:b/>
                <w:iCs/>
                <w:szCs w:val="24"/>
              </w:rPr>
              <w:t>D</w:t>
            </w:r>
            <w:r w:rsidR="00644A91">
              <w:rPr>
                <w:rFonts w:cs="Arial"/>
                <w:b/>
                <w:iCs/>
                <w:szCs w:val="24"/>
              </w:rPr>
              <w:t>as Spielen entdecken, Spielräume nutzen</w:t>
            </w:r>
          </w:p>
        </w:tc>
        <w:tc>
          <w:tcPr>
            <w:tcW w:w="8221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0223F1F" w14:textId="18927620" w:rsidR="00345922" w:rsidRDefault="00345922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Inhaltsfeld</w:t>
            </w:r>
            <w:r w:rsidR="004626F6">
              <w:rPr>
                <w:rFonts w:cs="Arial"/>
                <w:b/>
                <w:iCs/>
                <w:szCs w:val="24"/>
              </w:rPr>
              <w:t>er</w:t>
            </w:r>
            <w:r w:rsidRPr="00572414">
              <w:rPr>
                <w:rFonts w:cs="Arial"/>
                <w:b/>
                <w:iCs/>
                <w:szCs w:val="24"/>
              </w:rPr>
              <w:t xml:space="preserve">: </w:t>
            </w:r>
          </w:p>
          <w:p w14:paraId="1CDC84A5" w14:textId="77777777" w:rsidR="00345922" w:rsidRPr="00387AA9" w:rsidRDefault="00791094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>
              <w:rPr>
                <w:rFonts w:cs="Arial"/>
                <w:b/>
                <w:iCs/>
                <w:szCs w:val="24"/>
              </w:rPr>
              <w:t>e</w:t>
            </w:r>
            <w:r w:rsidR="00345922">
              <w:rPr>
                <w:rFonts w:cs="Arial"/>
                <w:b/>
                <w:iCs/>
                <w:szCs w:val="24"/>
              </w:rPr>
              <w:t xml:space="preserve"> – </w:t>
            </w:r>
            <w:r>
              <w:rPr>
                <w:rFonts w:cs="Arial"/>
                <w:b/>
                <w:iCs/>
                <w:szCs w:val="24"/>
              </w:rPr>
              <w:t>Kooperation und Konkurrenz</w:t>
            </w:r>
          </w:p>
        </w:tc>
      </w:tr>
      <w:tr w:rsidR="00345922" w:rsidRPr="00572414" w14:paraId="4F342DE1" w14:textId="77777777" w:rsidTr="00BA375C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B7D74E1" w14:textId="3C466538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Kern</w:t>
            </w:r>
            <w:r w:rsidR="00E30731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16F9E396" w14:textId="77777777" w:rsidR="00345922" w:rsidRPr="00387AA9" w:rsidRDefault="00791094" w:rsidP="00345922">
            <w:pPr>
              <w:pStyle w:val="Listenabsatz"/>
              <w:numPr>
                <w:ilvl w:val="0"/>
                <w:numId w:val="1"/>
              </w:numPr>
              <w:ind w:left="306" w:hanging="284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Kooperative Spiele</w:t>
            </w:r>
          </w:p>
        </w:tc>
        <w:tc>
          <w:tcPr>
            <w:tcW w:w="8221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9CB11C" w14:textId="020321DC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Schwerpunkt</w:t>
            </w:r>
            <w:r w:rsidR="004626F6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15433AD1" w14:textId="77777777" w:rsidR="00345922" w:rsidRPr="00791094" w:rsidRDefault="00791094" w:rsidP="00791094">
            <w:pPr>
              <w:pStyle w:val="Listenabsatz"/>
              <w:numPr>
                <w:ilvl w:val="0"/>
                <w:numId w:val="1"/>
              </w:numPr>
              <w:ind w:left="31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Gestaltung von Spiel und Sportgelegenheiten</w:t>
            </w:r>
            <w:r w:rsidR="00345922">
              <w:rPr>
                <w:rFonts w:cs="Arial"/>
                <w:iCs/>
                <w:szCs w:val="24"/>
              </w:rPr>
              <w:t xml:space="preserve"> </w:t>
            </w:r>
            <w:r w:rsidR="00BA375C">
              <w:rPr>
                <w:rFonts w:cs="Arial"/>
                <w:iCs/>
                <w:szCs w:val="24"/>
              </w:rPr>
              <w:t>[</w:t>
            </w:r>
            <w:r>
              <w:rPr>
                <w:rFonts w:cs="Arial"/>
                <w:iCs/>
                <w:szCs w:val="24"/>
              </w:rPr>
              <w:t>e</w:t>
            </w:r>
            <w:r w:rsidR="00BA375C">
              <w:rPr>
                <w:rFonts w:cs="Arial"/>
                <w:iCs/>
                <w:szCs w:val="24"/>
              </w:rPr>
              <w:t>]</w:t>
            </w:r>
          </w:p>
        </w:tc>
      </w:tr>
      <w:tr w:rsidR="00345922" w:rsidRPr="00572414" w14:paraId="318CB56B" w14:textId="77777777" w:rsidTr="00BA375C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FD0F54B" w14:textId="77777777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Bewegungsfeldspezifische Kompetenzerwartungen</w:t>
            </w:r>
          </w:p>
          <w:p w14:paraId="2E5F0EF2" w14:textId="77777777" w:rsidR="00345922" w:rsidRPr="00572414" w:rsidRDefault="00345922" w:rsidP="00345922">
            <w:pPr>
              <w:jc w:val="left"/>
              <w:rPr>
                <w:rFonts w:cs="Arial"/>
                <w:b/>
              </w:rPr>
            </w:pPr>
            <w:r w:rsidRPr="00572414">
              <w:rPr>
                <w:rFonts w:cs="Arial"/>
                <w:b/>
              </w:rPr>
              <w:t>BWK</w:t>
            </w:r>
          </w:p>
          <w:p w14:paraId="0FCD2572" w14:textId="77777777" w:rsidR="00345922" w:rsidRDefault="005962B2" w:rsidP="00345922">
            <w:pPr>
              <w:pStyle w:val="Listenabsatz"/>
              <w:numPr>
                <w:ilvl w:val="0"/>
                <w:numId w:val="1"/>
              </w:numPr>
              <w:spacing w:before="120" w:after="120"/>
              <w:ind w:left="323" w:hanging="244"/>
              <w:contextualSpacing w:val="0"/>
              <w:jc w:val="left"/>
              <w:rPr>
                <w:rFonts w:cs="Arial"/>
                <w:szCs w:val="24"/>
              </w:rPr>
            </w:pPr>
            <w:r w:rsidRPr="005962B2">
              <w:rPr>
                <w:rFonts w:cs="Arial"/>
                <w:szCs w:val="24"/>
              </w:rPr>
              <w:t>Bewegungsspiele eigenverantwortlich, kreativ und kooperativ spielen</w:t>
            </w:r>
            <w:r w:rsidR="00345922">
              <w:rPr>
                <w:rFonts w:cs="Arial"/>
                <w:szCs w:val="24"/>
              </w:rPr>
              <w:t xml:space="preserve"> [6 BWK </w:t>
            </w:r>
            <w:r>
              <w:rPr>
                <w:rFonts w:cs="Arial"/>
                <w:szCs w:val="24"/>
              </w:rPr>
              <w:t>2</w:t>
            </w:r>
            <w:r w:rsidR="00345922">
              <w:rPr>
                <w:rFonts w:cs="Arial"/>
                <w:szCs w:val="24"/>
              </w:rPr>
              <w:t>.</w:t>
            </w:r>
            <w:r>
              <w:rPr>
                <w:rFonts w:cs="Arial"/>
                <w:szCs w:val="24"/>
              </w:rPr>
              <w:t>1</w:t>
            </w:r>
            <w:r w:rsidR="00345922">
              <w:rPr>
                <w:rFonts w:cs="Arial"/>
                <w:szCs w:val="24"/>
              </w:rPr>
              <w:t>]</w:t>
            </w:r>
          </w:p>
          <w:p w14:paraId="4C223D7C" w14:textId="77777777" w:rsidR="00345922" w:rsidRPr="00572414" w:rsidRDefault="00345922" w:rsidP="00345922">
            <w:pPr>
              <w:pStyle w:val="Listenabsatz"/>
              <w:spacing w:before="120" w:after="120"/>
              <w:ind w:left="323"/>
              <w:contextualSpacing w:val="0"/>
              <w:jc w:val="left"/>
              <w:rPr>
                <w:rFonts w:cs="Arial"/>
                <w:szCs w:val="24"/>
              </w:rPr>
            </w:pPr>
          </w:p>
        </w:tc>
        <w:tc>
          <w:tcPr>
            <w:tcW w:w="8221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89DAB4B" w14:textId="77777777" w:rsidR="00791094" w:rsidRDefault="00345922" w:rsidP="00791094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Bewegungsfeldübergreifende Kompetenzerwartungen</w:t>
            </w:r>
          </w:p>
          <w:p w14:paraId="33C12FA4" w14:textId="77777777" w:rsidR="00345922" w:rsidRDefault="00345922" w:rsidP="00791094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SK</w:t>
            </w:r>
          </w:p>
          <w:p w14:paraId="154D86CA" w14:textId="40C94C01" w:rsidR="00345922" w:rsidRDefault="00791094" w:rsidP="00345922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791094">
              <w:rPr>
                <w:rFonts w:cs="Arial"/>
                <w:iCs/>
                <w:szCs w:val="24"/>
              </w:rPr>
              <w:t>Merkmale für faires, kooperatives und teamorientiertes sportliches Handeln benennen</w:t>
            </w:r>
            <w:r w:rsidR="00345922">
              <w:rPr>
                <w:rFonts w:cs="Arial"/>
                <w:iCs/>
                <w:szCs w:val="24"/>
              </w:rPr>
              <w:t xml:space="preserve"> </w:t>
            </w:r>
            <w:r w:rsidR="00345922" w:rsidRPr="004F34C3">
              <w:rPr>
                <w:rFonts w:cs="Arial"/>
                <w:iCs/>
                <w:szCs w:val="24"/>
              </w:rPr>
              <w:t xml:space="preserve">[6 SK </w:t>
            </w:r>
            <w:r>
              <w:rPr>
                <w:rFonts w:cs="Arial"/>
                <w:iCs/>
                <w:szCs w:val="24"/>
              </w:rPr>
              <w:t>e1</w:t>
            </w:r>
            <w:r w:rsidR="00345922" w:rsidRPr="004F34C3">
              <w:rPr>
                <w:rFonts w:cs="Arial"/>
                <w:iCs/>
                <w:szCs w:val="24"/>
              </w:rPr>
              <w:t>]</w:t>
            </w:r>
          </w:p>
          <w:p w14:paraId="5A38AF8D" w14:textId="77777777" w:rsidR="00345922" w:rsidRDefault="00345922" w:rsidP="0079109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MK</w:t>
            </w:r>
          </w:p>
          <w:p w14:paraId="4BB38897" w14:textId="77777777" w:rsidR="00345922" w:rsidRPr="00572414" w:rsidRDefault="00345922" w:rsidP="00345922">
            <w:pPr>
              <w:autoSpaceDE w:val="0"/>
              <w:autoSpaceDN w:val="0"/>
              <w:adjustRightInd w:val="0"/>
              <w:ind w:left="65"/>
              <w:jc w:val="left"/>
              <w:rPr>
                <w:rFonts w:cs="Arial"/>
                <w:b/>
                <w:szCs w:val="24"/>
              </w:rPr>
            </w:pPr>
          </w:p>
          <w:p w14:paraId="418BF6ED" w14:textId="77777777" w:rsidR="00345922" w:rsidRPr="00791094" w:rsidRDefault="00345922" w:rsidP="00791094">
            <w:pPr>
              <w:spacing w:before="120" w:after="120"/>
              <w:jc w:val="left"/>
              <w:rPr>
                <w:rFonts w:cs="Arial"/>
                <w:b/>
                <w:szCs w:val="24"/>
              </w:rPr>
            </w:pPr>
            <w:r w:rsidRPr="00387AA9">
              <w:rPr>
                <w:rFonts w:cs="Arial"/>
                <w:b/>
                <w:szCs w:val="24"/>
              </w:rPr>
              <w:t>UK</w:t>
            </w:r>
          </w:p>
        </w:tc>
      </w:tr>
    </w:tbl>
    <w:p w14:paraId="1782CC6B" w14:textId="77777777" w:rsidR="00644764" w:rsidRDefault="00F44431" w:rsidP="00562416"/>
    <w:sectPr w:rsidR="00644764" w:rsidSect="00486418">
      <w:pgSz w:w="16838" w:h="11906" w:orient="landscape"/>
      <w:pgMar w:top="1417" w:right="1134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74A8"/>
    <w:multiLevelType w:val="hybridMultilevel"/>
    <w:tmpl w:val="519E6EDE"/>
    <w:lvl w:ilvl="0" w:tplc="0EE610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3024F"/>
    <w:multiLevelType w:val="hybridMultilevel"/>
    <w:tmpl w:val="7B2EF6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250DA"/>
    <w:multiLevelType w:val="hybridMultilevel"/>
    <w:tmpl w:val="7A20983A"/>
    <w:lvl w:ilvl="0" w:tplc="2AF0B10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1B3063"/>
    <w:multiLevelType w:val="hybridMultilevel"/>
    <w:tmpl w:val="C956735C"/>
    <w:lvl w:ilvl="0" w:tplc="ED5099C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58"/>
    <w:rsid w:val="00087AD8"/>
    <w:rsid w:val="000A78BD"/>
    <w:rsid w:val="00100A58"/>
    <w:rsid w:val="001C0BD3"/>
    <w:rsid w:val="00240520"/>
    <w:rsid w:val="002F771E"/>
    <w:rsid w:val="00345922"/>
    <w:rsid w:val="00387AA9"/>
    <w:rsid w:val="004463FD"/>
    <w:rsid w:val="004626F6"/>
    <w:rsid w:val="00486418"/>
    <w:rsid w:val="005019E1"/>
    <w:rsid w:val="00546081"/>
    <w:rsid w:val="00562416"/>
    <w:rsid w:val="005833CF"/>
    <w:rsid w:val="005962B2"/>
    <w:rsid w:val="005B1A8B"/>
    <w:rsid w:val="005E1A0E"/>
    <w:rsid w:val="00644A91"/>
    <w:rsid w:val="00645775"/>
    <w:rsid w:val="006D4858"/>
    <w:rsid w:val="00732A87"/>
    <w:rsid w:val="00740814"/>
    <w:rsid w:val="007430F4"/>
    <w:rsid w:val="00764DC6"/>
    <w:rsid w:val="00791094"/>
    <w:rsid w:val="007B2E77"/>
    <w:rsid w:val="007B4BEB"/>
    <w:rsid w:val="007C0EA4"/>
    <w:rsid w:val="00822167"/>
    <w:rsid w:val="008E637D"/>
    <w:rsid w:val="009B4592"/>
    <w:rsid w:val="009C4EAD"/>
    <w:rsid w:val="00A20156"/>
    <w:rsid w:val="00A91DFF"/>
    <w:rsid w:val="00AF05EC"/>
    <w:rsid w:val="00BA375C"/>
    <w:rsid w:val="00C261E2"/>
    <w:rsid w:val="00D062EF"/>
    <w:rsid w:val="00D219CA"/>
    <w:rsid w:val="00D8465C"/>
    <w:rsid w:val="00D859B6"/>
    <w:rsid w:val="00D9300F"/>
    <w:rsid w:val="00DE2FCF"/>
    <w:rsid w:val="00E30731"/>
    <w:rsid w:val="00E54F8F"/>
    <w:rsid w:val="00EB746D"/>
    <w:rsid w:val="00EE36BA"/>
    <w:rsid w:val="00EF46C5"/>
    <w:rsid w:val="00F4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49C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A375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A375C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A375C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A375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A375C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A375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A375C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A375C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A375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A375C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100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Peters</dc:creator>
  <cp:lastModifiedBy>Kraft, Jochen</cp:lastModifiedBy>
  <cp:revision>2</cp:revision>
  <dcterms:created xsi:type="dcterms:W3CDTF">2019-06-18T08:55:00Z</dcterms:created>
  <dcterms:modified xsi:type="dcterms:W3CDTF">2019-06-18T08:55:00Z</dcterms:modified>
</cp:coreProperties>
</file>